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北京市大兴区黄村镇民生保障办公室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——用于2025年红白理事会年检审计及数字证书更新项目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项目申报单位（科室）：民生保障办公室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主管部门（区直或镇）：大兴区民政局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项目申报时间：2024年9月15日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用于2025年红白理事会年检审计及数字证书更新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民生保障办公室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大兴区民政局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盛亚杰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13520211653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人员政策类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用于2025年红白理事会年检审计及数字证书更新2025年预计需要资金3180元。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用于2025年红白理事会年检审计及数字证书更新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</w:t>
            </w:r>
          </w:p>
          <w:p>
            <w:pPr>
              <w:jc w:val="left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总结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0.318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民生保障办公室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322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69262650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大兴区民政局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用于2025年红白理事会年检审计及数字证书更新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2.新增项目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用于2025年红白理事会年检审计及数字证书更新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用于2025年红白理事会年检审计及数字证书更新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用于2025</w:t>
            </w:r>
            <w:bookmarkStart w:id="0" w:name="_GoBack"/>
            <w:bookmarkEnd w:id="0"/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年红白理事会年检审计及数字证书更新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根据文件要求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根据文件要求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3004DC1"/>
    <w:rsid w:val="0A5D4D63"/>
    <w:rsid w:val="0EAE6672"/>
    <w:rsid w:val="13F73D10"/>
    <w:rsid w:val="18D96F0D"/>
    <w:rsid w:val="1FE43AEE"/>
    <w:rsid w:val="26D96FCC"/>
    <w:rsid w:val="2F471EE1"/>
    <w:rsid w:val="308113CB"/>
    <w:rsid w:val="318F0225"/>
    <w:rsid w:val="34B53ED7"/>
    <w:rsid w:val="45047EF5"/>
    <w:rsid w:val="4F815F87"/>
    <w:rsid w:val="54F9326F"/>
    <w:rsid w:val="59467262"/>
    <w:rsid w:val="625005B0"/>
    <w:rsid w:val="651C2939"/>
    <w:rsid w:val="6D535020"/>
    <w:rsid w:val="715B41CA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2024-08-23T01:44:18Z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